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A22C0E" w:rsidTr="00963DB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E" w:rsidRDefault="00A22C0E" w:rsidP="000A1BE3">
            <w:r>
              <w:t xml:space="preserve">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E" w:rsidRDefault="00A22C0E" w:rsidP="000A1BE3"/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E" w:rsidRDefault="00A22C0E" w:rsidP="000A1BE3">
            <w:r>
              <w:t>Приложение 1</w:t>
            </w:r>
          </w:p>
        </w:tc>
      </w:tr>
      <w:tr w:rsidR="00A22C0E" w:rsidTr="0008481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E" w:rsidRDefault="00A22C0E" w:rsidP="000A1BE3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E" w:rsidRDefault="00A22C0E" w:rsidP="000A1BE3"/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E" w:rsidRDefault="00A22C0E" w:rsidP="000A1BE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22C0E" w:rsidTr="00863C4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E" w:rsidRDefault="00A22C0E" w:rsidP="000A1BE3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E" w:rsidRDefault="00A22C0E" w:rsidP="000A1BE3"/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E" w:rsidRDefault="007533B6" w:rsidP="00A22C0E">
            <w:r>
              <w:t>от 25 ноября 2022 года № 27-281</w:t>
            </w:r>
            <w:r w:rsidR="00A22C0E">
              <w:t xml:space="preserve"> </w:t>
            </w:r>
          </w:p>
          <w:p w:rsidR="00A22C0E" w:rsidRDefault="00A22C0E" w:rsidP="00A22C0E"/>
        </w:tc>
      </w:tr>
      <w:tr w:rsidR="00D2593D" w:rsidTr="00D2593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>
            <w:pPr>
              <w:jc w:val="right"/>
            </w:pPr>
          </w:p>
        </w:tc>
      </w:tr>
      <w:tr w:rsidR="00D2593D" w:rsidTr="00D2593D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93D" w:rsidRDefault="00D2593D" w:rsidP="000A1BE3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2022 год и на плановый период 2023 и 2024 годов</w:t>
            </w:r>
          </w:p>
        </w:tc>
      </w:tr>
      <w:tr w:rsidR="00D2593D" w:rsidTr="00D2593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93D" w:rsidRDefault="00D2593D" w:rsidP="000A1BE3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93D" w:rsidRDefault="00D2593D" w:rsidP="000A1BE3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93D" w:rsidRDefault="00D2593D" w:rsidP="000A1BE3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93D" w:rsidRDefault="00D2593D" w:rsidP="000A1BE3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93D" w:rsidRDefault="00D2593D" w:rsidP="000A1BE3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93D" w:rsidRDefault="00D2593D" w:rsidP="000A1BE3">
            <w:pPr>
              <w:jc w:val="center"/>
            </w:pPr>
          </w:p>
        </w:tc>
      </w:tr>
      <w:tr w:rsidR="00D2593D" w:rsidTr="00D2593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тыс. руб.</w:t>
            </w:r>
          </w:p>
        </w:tc>
      </w:tr>
      <w:tr w:rsidR="00D2593D" w:rsidTr="00D2593D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3D" w:rsidRDefault="00D2593D" w:rsidP="000A1BE3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93D" w:rsidRDefault="00D2593D" w:rsidP="000A1BE3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93D" w:rsidRDefault="00D2593D" w:rsidP="000A1BE3">
            <w:pPr>
              <w:jc w:val="center"/>
            </w:pPr>
            <w:r>
              <w:t>2022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3D" w:rsidRDefault="00D2593D" w:rsidP="000A1BE3">
            <w:pPr>
              <w:jc w:val="center"/>
            </w:pPr>
            <w:r>
              <w:t>2023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3D" w:rsidRDefault="00D2593D" w:rsidP="000A1BE3">
            <w:pPr>
              <w:jc w:val="center"/>
            </w:pPr>
            <w:r>
              <w:t>2024 год</w:t>
            </w:r>
          </w:p>
        </w:tc>
      </w:tr>
      <w:tr w:rsidR="00D2593D" w:rsidTr="00D2593D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3D" w:rsidRDefault="00D2593D" w:rsidP="000A1BE3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2593D" w:rsidRDefault="00D2593D" w:rsidP="000A1BE3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93D" w:rsidRDefault="00D2593D" w:rsidP="000A1BE3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3D" w:rsidRDefault="00D2593D" w:rsidP="000A1BE3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3D" w:rsidRDefault="00D2593D" w:rsidP="000A1BE3"/>
        </w:tc>
      </w:tr>
    </w:tbl>
    <w:p w:rsidR="00D2593D" w:rsidRPr="00D2593D" w:rsidRDefault="00D2593D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D2593D" w:rsidTr="00D2593D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593D" w:rsidRDefault="00D2593D" w:rsidP="000A1BE3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593D" w:rsidRDefault="00D2593D" w:rsidP="000A1BE3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593D" w:rsidRDefault="00D2593D" w:rsidP="000A1BE3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593D" w:rsidRDefault="00D2593D" w:rsidP="000A1BE3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593D" w:rsidRDefault="00D2593D" w:rsidP="000A1BE3">
            <w:pPr>
              <w:jc w:val="center"/>
            </w:pPr>
            <w:r>
              <w:t>5</w:t>
            </w:r>
          </w:p>
        </w:tc>
      </w:tr>
      <w:tr w:rsidR="00D2593D" w:rsidTr="00D2593D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2593D" w:rsidRDefault="00D2593D" w:rsidP="000A1BE3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10 486 738,9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10 293 791,0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10 906 185,2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6 400 000,0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7 153 458,0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6 400 000,0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7 153 458,0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65 976,2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65 976,2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263 766,0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209 271,0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217 372,0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6 969,0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33 580,0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34 814,0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36 172,0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225 686,0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167 691,0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174 231,0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2 523 770,4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2 440 780,0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2 529 254,0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679 762,0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675 644,0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703 255,0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1 329 273,0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1 320 143,0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1 373 974,0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514 735,4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444 993,0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452 025,0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222 659,8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252 343,9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268 148,9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649 070,9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587 890,4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586 422,9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7 371,3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499 976,9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471 646,6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471 646,6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366 814,4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360 574,4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360 574,4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46 980,0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25 000,0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164,7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118,3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86 017,8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85 953,9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85 953,9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10 124,3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4 797,5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4 874,0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87 863,1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70 533,0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68 989,0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43 725,5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40 913,3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40 913,3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11 689,3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17 227,6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11 689,3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17 227,6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103 894,5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1 120,5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84 800,0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1 054,5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1 120,5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18 040,0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154 557,5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42 200,0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42 160,0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85 575,7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10 050,0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10 010,0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931,8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64 378,6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30 000,0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150,0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3 521,4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2 000,0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70 564,6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25 020,7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25 045,1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14 963 031,5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10 556 572,4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10 565 448,2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14 978 595,7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10 556 572,4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10 565 448,2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64 625,1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64 625,1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4 867 357,6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2 443 714,6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2 462 745,1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943 871,4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19 646,7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205 500,4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167 537,8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2 02 25081 04 0000 150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2 02 25097 04 0000 150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1 680,8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2 02 25169 04 0000 150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Субсидии бюджетам городских округов на создание и обеспечение функционирования центров образования </w:t>
            </w:r>
            <w:proofErr w:type="spellStart"/>
            <w:r>
              <w:t>естественно-научной</w:t>
            </w:r>
            <w:proofErr w:type="spellEnd"/>
            <w: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4 706,2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4 705,5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15 000,0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197 144,8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20 302,4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14 085,5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15 963,4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56 251,3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33 972,0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127 226,8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2 02 25269 04 0000 150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9 220,4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111,8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390 299,2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379 911,6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390 590,0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600 461,8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512 296,1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544 060,1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Субсидии бюджетам городских округов на создание новых мест в образовательных организациях различных типов для реализации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722,3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8 965,7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6 160,6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13 664,7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529 568,5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355 618,1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556 404,7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168 089,4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498 875,5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proofErr w:type="spellStart"/>
            <w:r>
              <w:t>Cубсидии</w:t>
            </w:r>
            <w:proofErr w:type="spellEnd"/>
            <w:r>
              <w:t xml:space="preserve"> бюджетам 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325 927,2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63 900,0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3 662,9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3 662,9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746 000,0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Субсидии бюджетам городских округов области на обеспечение условий для функционирования центров образования </w:t>
            </w:r>
            <w:proofErr w:type="spellStart"/>
            <w:r>
              <w:t>естественно-научной</w:t>
            </w:r>
            <w:proofErr w:type="spellEnd"/>
            <w:r>
              <w:t xml:space="preserve">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7 525,9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13 020,3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23 254,7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11 663,9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34 338,8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3 509,1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4 451,1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16 058,7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2 02 29999 04 0121 150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proofErr w:type="spellStart"/>
            <w:r>
              <w:t>Cубсидии</w:t>
            </w:r>
            <w:proofErr w:type="spellEnd"/>
            <w:r>
              <w:t xml:space="preserve">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2 02 29999 04 0123 150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Субсидии бюджетам городских округов области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22 631,9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7 977 716,4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7 970 572,6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7 983 217,9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4 610 698,2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4 620 822,4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4 620 822,4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11 056,4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10 446,9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10 446,9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5 103,0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4 821,7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4 821,7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2 551,5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2 410,9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2 410,9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33 594,5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31 742,8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31 742,8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28 491,5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26 921,2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26 921,2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3 827,2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3 616,3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3 616,3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8 955,6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8 955,6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8 955,6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288 071,4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288 429,7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288 429,7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1 607,2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1 607,2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1 607,2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292 731,9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305 455,0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318 284,1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115 972,2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117 244,2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117 244,2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23 238,4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23 238,4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23 238,4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6 861,2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6 861,2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6 861,2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2 251 795,3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2 228 126,6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2 228 126,6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250,8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7 638,6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2 660,3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2 660,3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2 976,8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2 812,7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2 812,7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</w:t>
            </w:r>
            <w:r w:rsidR="005341FA">
              <w:t xml:space="preserve"> </w:t>
            </w:r>
            <w:r>
              <w:t>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697,5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645,3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254,3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70,5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280 951,9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283 894,4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283 894,4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2 068 896,6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142 285,2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119 485,2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15 860,0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22 800,0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13 671,9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Межбюджетные трансферты, передаваемые бюджетам городских округов области на реализацию мероприятий по благоустройству территорий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175 000,0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284 853,4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119 485,2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119 485,2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2 02 49999 04 0065 150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Межбюджетные трансферты, передаваемые бюджетам городских округов области в целях реализации социально значимых проектов в Саратовской области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475 618,0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2 02 49999 04 0066 150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79 500,0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124 399,6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10 050,0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 xml:space="preserve">Межбюджетные трансферты, передаваемые бюджетам городских округов области на реконструкцию, капитальный ремонт объектов недвижимости, </w:t>
            </w:r>
            <w:proofErr w:type="spellStart"/>
            <w:r>
              <w:t>перепрофилируемых</w:t>
            </w:r>
            <w:proofErr w:type="spellEnd"/>
            <w:r>
              <w:t xml:space="preserve">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2 02 49999 04 0072 150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Межбюджетные трансферты, передаваемые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75 000,0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2 02 49999 04 0074 150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Межбюджетные трансферты, передаваемые бюджетам городских округов области на создание условий для осуществления присмотра и ухода за детьми в группах продленного дня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162 432,0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11174F">
            <w:r>
              <w:t>Межбюджетные трансферты, передаваемые бюджетам городских округов области на финансовое обеспечение реализации проекта по реконструкции трамвайной сети и иного имущественного комплекса, технологически связанн</w:t>
            </w:r>
            <w:r w:rsidR="0011174F">
              <w:t>ых</w:t>
            </w:r>
            <w:r>
              <w:t xml:space="preserve"> между собой и входящ</w:t>
            </w:r>
            <w:r w:rsidR="0011174F">
              <w:t>их</w:t>
            </w:r>
            <w:r>
              <w:t xml:space="preserve">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91 167,1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2 02 49999 04 0082 150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232 294,6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lastRenderedPageBreak/>
              <w:t xml:space="preserve">2 02 49999 04 0084 150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Межбюджетные трансферты, передаваемые бюджетам городских округов области на обновление спортивного оборудования и инвентаря спортивных залов образовательных учреждений области, расположенных в сельской местности</w:t>
            </w:r>
            <w:r w:rsidR="0011174F">
              <w:t>,</w:t>
            </w:r>
            <w:r>
              <w:t xml:space="preserve"> для реализации рабочей программы учебного предмета «Физическая культура»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1 050,0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5 278,5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5 278,5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2593D" w:rsidRDefault="00D2593D" w:rsidP="000A1BE3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rPr>
                <w:color w:val="FF0000"/>
              </w:rPr>
              <w:t>-20 842,7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2593D" w:rsidRDefault="00D2593D" w:rsidP="000A1BE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2593D" w:rsidRDefault="00D2593D" w:rsidP="000A1BE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rPr>
                <w:color w:val="FF0000"/>
              </w:rPr>
              <w:t>-20 842,7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 </w:t>
            </w:r>
          </w:p>
        </w:tc>
      </w:tr>
      <w:tr w:rsidR="00D2593D" w:rsidTr="00D2593D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25 449 770,4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>
            <w:pPr>
              <w:jc w:val="right"/>
            </w:pPr>
            <w:r>
              <w:t>20 850 363,4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93D" w:rsidRDefault="00D2593D" w:rsidP="000A1BE3">
            <w:pPr>
              <w:jc w:val="right"/>
            </w:pPr>
            <w:r>
              <w:t>21 471 633,4</w:t>
            </w:r>
          </w:p>
        </w:tc>
      </w:tr>
      <w:tr w:rsidR="00D2593D" w:rsidTr="00D2593D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</w:tr>
      <w:tr w:rsidR="00D2593D" w:rsidTr="00D2593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93D" w:rsidRDefault="00D2593D" w:rsidP="000A1BE3"/>
        </w:tc>
      </w:tr>
    </w:tbl>
    <w:p w:rsidR="00E2598B" w:rsidRPr="00D2593D" w:rsidRDefault="00E2598B" w:rsidP="00D2593D"/>
    <w:sectPr w:rsidR="00E2598B" w:rsidRPr="00D2593D" w:rsidSect="00F070F5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4D2" w:rsidRDefault="006C04D2" w:rsidP="00D2593D">
      <w:r>
        <w:separator/>
      </w:r>
    </w:p>
  </w:endnote>
  <w:endnote w:type="continuationSeparator" w:id="1">
    <w:p w:rsidR="006C04D2" w:rsidRDefault="006C04D2" w:rsidP="00D2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4D2" w:rsidRDefault="006C04D2" w:rsidP="00D2593D">
      <w:r>
        <w:separator/>
      </w:r>
    </w:p>
  </w:footnote>
  <w:footnote w:type="continuationSeparator" w:id="1">
    <w:p w:rsidR="006C04D2" w:rsidRDefault="006C04D2" w:rsidP="00D25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93D" w:rsidRDefault="00722E71" w:rsidP="00B0391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2593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593D" w:rsidRDefault="00D2593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93D" w:rsidRDefault="00722E71" w:rsidP="00B0391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2593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533B6">
      <w:rPr>
        <w:rStyle w:val="a7"/>
        <w:noProof/>
      </w:rPr>
      <w:t>14</w:t>
    </w:r>
    <w:r>
      <w:rPr>
        <w:rStyle w:val="a7"/>
      </w:rPr>
      <w:fldChar w:fldCharType="end"/>
    </w:r>
  </w:p>
  <w:p w:rsidR="00D2593D" w:rsidRDefault="00D2593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D2593D"/>
    <w:rsid w:val="0011174F"/>
    <w:rsid w:val="001D4F81"/>
    <w:rsid w:val="002C3F39"/>
    <w:rsid w:val="003B6C6E"/>
    <w:rsid w:val="00432F18"/>
    <w:rsid w:val="00490FFD"/>
    <w:rsid w:val="005341FA"/>
    <w:rsid w:val="006808C6"/>
    <w:rsid w:val="006C04D2"/>
    <w:rsid w:val="006F1E5A"/>
    <w:rsid w:val="00722E71"/>
    <w:rsid w:val="007533B6"/>
    <w:rsid w:val="00A22C0E"/>
    <w:rsid w:val="00A24CAF"/>
    <w:rsid w:val="00AD58CD"/>
    <w:rsid w:val="00B912FD"/>
    <w:rsid w:val="00BA02C7"/>
    <w:rsid w:val="00D061DB"/>
    <w:rsid w:val="00D2593D"/>
    <w:rsid w:val="00DA1C67"/>
    <w:rsid w:val="00E2598B"/>
    <w:rsid w:val="00F070F5"/>
    <w:rsid w:val="00F6400A"/>
    <w:rsid w:val="00FB7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59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593D"/>
  </w:style>
  <w:style w:type="paragraph" w:styleId="a5">
    <w:name w:val="footer"/>
    <w:basedOn w:val="a"/>
    <w:link w:val="a6"/>
    <w:uiPriority w:val="99"/>
    <w:semiHidden/>
    <w:unhideWhenUsed/>
    <w:rsid w:val="00D259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593D"/>
  </w:style>
  <w:style w:type="character" w:styleId="a7">
    <w:name w:val="page number"/>
    <w:basedOn w:val="a0"/>
    <w:uiPriority w:val="99"/>
    <w:semiHidden/>
    <w:unhideWhenUsed/>
    <w:rsid w:val="00D259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VE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14</Pages>
  <Words>3927</Words>
  <Characters>22389</Characters>
  <Application>Microsoft Office Word</Application>
  <DocSecurity>0</DocSecurity>
  <Lines>186</Lines>
  <Paragraphs>52</Paragraphs>
  <ScaleCrop>false</ScaleCrop>
  <Company/>
  <LinksUpToDate>false</LinksUpToDate>
  <CharactersWithSpaces>26264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MatveevaEO</dc:creator>
  <cp:lastModifiedBy>UdalovaDA</cp:lastModifiedBy>
  <cp:revision>7</cp:revision>
  <cp:lastPrinted>2022-11-25T05:11:00Z</cp:lastPrinted>
  <dcterms:created xsi:type="dcterms:W3CDTF">2022-11-16T11:06:00Z</dcterms:created>
  <dcterms:modified xsi:type="dcterms:W3CDTF">2022-11-25T05:12:00Z</dcterms:modified>
</cp:coreProperties>
</file>